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5DE29" w14:textId="6D97EA03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LATHOM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77F962EF" w14:textId="3F7130B2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 Kettleby.</w:t>
      </w:r>
    </w:p>
    <w:p w14:paraId="0FA89274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073186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3C32A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5762E1CC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Leicestershire,</w:t>
      </w:r>
    </w:p>
    <w:p w14:paraId="077D2A27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except for Leicester.</w:t>
      </w:r>
    </w:p>
    <w:p w14:paraId="67C6C1E1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4F08B8EB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AAE398" w14:textId="77777777" w:rsidR="00E54E9C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E9F7FD" w14:textId="77777777" w:rsidR="00E54E9C" w:rsidRPr="00680D2B" w:rsidRDefault="00E54E9C" w:rsidP="00E54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39D3302C" w14:textId="44DB8079" w:rsidR="00BA00AB" w:rsidRPr="00E54E9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54E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78CF" w14:textId="77777777" w:rsidR="00E54E9C" w:rsidRDefault="00E54E9C" w:rsidP="009139A6">
      <w:r>
        <w:separator/>
      </w:r>
    </w:p>
  </w:endnote>
  <w:endnote w:type="continuationSeparator" w:id="0">
    <w:p w14:paraId="0C340FEE" w14:textId="77777777" w:rsidR="00E54E9C" w:rsidRDefault="00E54E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AA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485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98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BDEF9" w14:textId="77777777" w:rsidR="00E54E9C" w:rsidRDefault="00E54E9C" w:rsidP="009139A6">
      <w:r>
        <w:separator/>
      </w:r>
    </w:p>
  </w:footnote>
  <w:footnote w:type="continuationSeparator" w:id="0">
    <w:p w14:paraId="4EBAEAB2" w14:textId="77777777" w:rsidR="00E54E9C" w:rsidRDefault="00E54E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B0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4B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57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E9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4E9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ED8C2"/>
  <w15:chartTrackingRefBased/>
  <w15:docId w15:val="{342F1BCB-D5AA-401D-9453-2FBEBBB0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2021-05-03T20:06:00Z</dcterms:created>
  <dcterms:modified xsi:type="dcterms:W3CDTF">2021-05-03T20:08:00Z</dcterms:modified>
</cp:coreProperties>
</file>